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BEDE7" w14:textId="5793AD4D" w:rsidR="00573797" w:rsidRDefault="00573797" w:rsidP="00231A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Ann</w:t>
      </w:r>
      <w:r w:rsidR="0019574B">
        <w:rPr>
          <w:rFonts w:cs="Times New Roman"/>
          <w:szCs w:val="24"/>
          <w:u w:val="single"/>
        </w:rPr>
        <w:t>e</w:t>
      </w:r>
      <w:r>
        <w:rPr>
          <w:rFonts w:cs="Times New Roman"/>
          <w:szCs w:val="24"/>
          <w:u w:val="single"/>
        </w:rPr>
        <w:t xml:space="preserve"> WESTROPP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ca.1436 -     )</w:t>
      </w:r>
    </w:p>
    <w:p w14:paraId="1542F0CA" w14:textId="77777777" w:rsidR="00573797" w:rsidRDefault="00573797" w:rsidP="00231AEC">
      <w:pPr>
        <w:pStyle w:val="NoSpacing"/>
        <w:rPr>
          <w:rFonts w:cs="Times New Roman"/>
          <w:szCs w:val="24"/>
        </w:rPr>
      </w:pPr>
    </w:p>
    <w:p w14:paraId="0877C4AA" w14:textId="77777777" w:rsidR="00573797" w:rsidRDefault="00573797" w:rsidP="00231AEC">
      <w:pPr>
        <w:pStyle w:val="NoSpacing"/>
        <w:rPr>
          <w:rFonts w:cs="Times New Roman"/>
          <w:szCs w:val="24"/>
        </w:rPr>
      </w:pPr>
    </w:p>
    <w:p w14:paraId="73250146" w14:textId="77777777" w:rsidR="00573797" w:rsidRDefault="00573797" w:rsidP="005737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Daughter </w:t>
      </w:r>
      <w:r>
        <w:rPr>
          <w:rFonts w:cs="Times New Roman"/>
          <w:szCs w:val="24"/>
        </w:rPr>
        <w:t>of William Westropp(q.v.) and Isabel Wentworth(q.v.).</w:t>
      </w:r>
    </w:p>
    <w:p w14:paraId="6DAEE26C" w14:textId="77777777" w:rsidR="00573797" w:rsidRDefault="00573797" w:rsidP="005737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(FamilySearch)</w:t>
      </w:r>
    </w:p>
    <w:p w14:paraId="0A86637F" w14:textId="4D648271" w:rsidR="00573797" w:rsidRDefault="00573797" w:rsidP="00231A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William Palmes</w:t>
      </w:r>
      <w:r w:rsidR="0019574B">
        <w:rPr>
          <w:rFonts w:cs="Times New Roman"/>
          <w:szCs w:val="24"/>
        </w:rPr>
        <w:t>.     (ibid.)</w:t>
      </w:r>
    </w:p>
    <w:p w14:paraId="582FC401" w14:textId="77777777" w:rsidR="0019574B" w:rsidRDefault="0019574B" w:rsidP="00231AEC">
      <w:pPr>
        <w:pStyle w:val="NoSpacing"/>
        <w:rPr>
          <w:rFonts w:cs="Times New Roman"/>
          <w:szCs w:val="24"/>
        </w:rPr>
      </w:pPr>
    </w:p>
    <w:p w14:paraId="1D9D370D" w14:textId="77777777" w:rsidR="0019574B" w:rsidRDefault="0019574B" w:rsidP="00231AEC">
      <w:pPr>
        <w:pStyle w:val="NoSpacing"/>
        <w:rPr>
          <w:rFonts w:cs="Times New Roman"/>
          <w:szCs w:val="24"/>
        </w:rPr>
      </w:pPr>
    </w:p>
    <w:p w14:paraId="79FE71B3" w14:textId="601D4CF0" w:rsidR="0019574B" w:rsidRDefault="0019574B" w:rsidP="00231A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ca.</w:t>
      </w:r>
      <w:r>
        <w:rPr>
          <w:rFonts w:cs="Times New Roman"/>
          <w:szCs w:val="24"/>
        </w:rPr>
        <w:tab/>
        <w:t>1436</w:t>
      </w:r>
      <w:r>
        <w:rPr>
          <w:rFonts w:cs="Times New Roman"/>
          <w:szCs w:val="24"/>
        </w:rPr>
        <w:tab/>
        <w:t>Born in Brompton.   (ibid.)</w:t>
      </w:r>
    </w:p>
    <w:p w14:paraId="082E68BC" w14:textId="77777777" w:rsidR="0019574B" w:rsidRDefault="0019574B" w:rsidP="00231AEC">
      <w:pPr>
        <w:pStyle w:val="NoSpacing"/>
        <w:rPr>
          <w:rFonts w:cs="Times New Roman"/>
          <w:szCs w:val="24"/>
        </w:rPr>
      </w:pPr>
    </w:p>
    <w:p w14:paraId="5115EB72" w14:textId="77777777" w:rsidR="0019574B" w:rsidRDefault="0019574B" w:rsidP="00231AEC">
      <w:pPr>
        <w:pStyle w:val="NoSpacing"/>
        <w:rPr>
          <w:rFonts w:cs="Times New Roman"/>
          <w:szCs w:val="24"/>
        </w:rPr>
      </w:pPr>
    </w:p>
    <w:p w14:paraId="162A4E02" w14:textId="50D5FDA3" w:rsidR="0019574B" w:rsidRPr="00573797" w:rsidRDefault="0019574B" w:rsidP="00231A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August 2023</w:t>
      </w:r>
    </w:p>
    <w:p w14:paraId="7CBF747E" w14:textId="77777777" w:rsidR="00CC4734" w:rsidRPr="00CC4734" w:rsidRDefault="00CC4734" w:rsidP="00231AEC">
      <w:pPr>
        <w:pStyle w:val="NoSpacing"/>
        <w:rPr>
          <w:rFonts w:cs="Times New Roman"/>
          <w:szCs w:val="24"/>
        </w:rPr>
      </w:pPr>
    </w:p>
    <w:p w14:paraId="7F871BDF" w14:textId="77777777" w:rsidR="00231AEC" w:rsidRDefault="00231AEC" w:rsidP="009139A6">
      <w:pPr>
        <w:pStyle w:val="NoSpacing"/>
        <w:rPr>
          <w:rFonts w:cs="Times New Roman"/>
          <w:szCs w:val="24"/>
        </w:rPr>
      </w:pPr>
    </w:p>
    <w:p w14:paraId="650AB3F6" w14:textId="77777777" w:rsidR="00231AEC" w:rsidRDefault="00231AEC" w:rsidP="009139A6">
      <w:pPr>
        <w:pStyle w:val="NoSpacing"/>
        <w:rPr>
          <w:rFonts w:cs="Times New Roman"/>
          <w:szCs w:val="24"/>
        </w:rPr>
      </w:pPr>
    </w:p>
    <w:p w14:paraId="2ACC9006" w14:textId="77777777" w:rsidR="00231AEC" w:rsidRPr="00231AEC" w:rsidRDefault="00231AEC" w:rsidP="009139A6">
      <w:pPr>
        <w:pStyle w:val="NoSpacing"/>
        <w:rPr>
          <w:rFonts w:cs="Times New Roman"/>
          <w:szCs w:val="24"/>
        </w:rPr>
      </w:pPr>
    </w:p>
    <w:sectPr w:rsidR="00231AEC" w:rsidRPr="00231A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072D7" w14:textId="77777777" w:rsidR="00231AEC" w:rsidRDefault="00231AEC" w:rsidP="009139A6">
      <w:r>
        <w:separator/>
      </w:r>
    </w:p>
  </w:endnote>
  <w:endnote w:type="continuationSeparator" w:id="0">
    <w:p w14:paraId="2AB9DB4B" w14:textId="77777777" w:rsidR="00231AEC" w:rsidRDefault="00231A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F88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6760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57C4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6A46F" w14:textId="77777777" w:rsidR="00231AEC" w:rsidRDefault="00231AEC" w:rsidP="009139A6">
      <w:r>
        <w:separator/>
      </w:r>
    </w:p>
  </w:footnote>
  <w:footnote w:type="continuationSeparator" w:id="0">
    <w:p w14:paraId="73535D08" w14:textId="77777777" w:rsidR="00231AEC" w:rsidRDefault="00231A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EA9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60C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A8E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EC"/>
    <w:rsid w:val="000666E0"/>
    <w:rsid w:val="0019574B"/>
    <w:rsid w:val="0020319D"/>
    <w:rsid w:val="00231AEC"/>
    <w:rsid w:val="002510B7"/>
    <w:rsid w:val="00573797"/>
    <w:rsid w:val="005C130B"/>
    <w:rsid w:val="00826F5C"/>
    <w:rsid w:val="008C469D"/>
    <w:rsid w:val="009016E0"/>
    <w:rsid w:val="009139A6"/>
    <w:rsid w:val="009448BB"/>
    <w:rsid w:val="00947624"/>
    <w:rsid w:val="00A3176C"/>
    <w:rsid w:val="00AE65F8"/>
    <w:rsid w:val="00BA00AB"/>
    <w:rsid w:val="00BF1715"/>
    <w:rsid w:val="00CB4ED9"/>
    <w:rsid w:val="00CC4734"/>
    <w:rsid w:val="00D12A3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BF9D5"/>
  <w15:chartTrackingRefBased/>
  <w15:docId w15:val="{351D188C-B705-4338-B27E-73093735F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1357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2023-08-29T19:52:00Z</dcterms:created>
  <dcterms:modified xsi:type="dcterms:W3CDTF">2023-08-30T20:18:00Z</dcterms:modified>
</cp:coreProperties>
</file>